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8F6" w:rsidRDefault="00DB70BA" w:rsidP="00DB70BA">
      <w:pPr>
        <w:pStyle w:val="a7"/>
        <w:jc w:val="center"/>
      </w:pPr>
      <w:r w:rsidRPr="00DB70BA">
        <w:t>Перечень мероприятий по улучшению условий труда</w:t>
      </w:r>
      <w:r w:rsidR="007878F6">
        <w:t xml:space="preserve"> по результатам специальной оценки условий труда </w:t>
      </w:r>
    </w:p>
    <w:p w:rsidR="00DB70BA" w:rsidRPr="00DB70BA" w:rsidRDefault="007878F6" w:rsidP="00DB70BA">
      <w:pPr>
        <w:pStyle w:val="a7"/>
        <w:jc w:val="center"/>
      </w:pPr>
      <w:r>
        <w:t>по Договору № Е</w:t>
      </w:r>
      <w:bookmarkStart w:id="0" w:name="_GoBack"/>
      <w:bookmarkEnd w:id="0"/>
      <w:r>
        <w:t>РП/ДВ-430-2020 от22 июля 2020 г.</w:t>
      </w:r>
    </w:p>
    <w:p w:rsidR="00B3448B" w:rsidRPr="007C76BD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="00A610A6">
        <w:rPr>
          <w:rStyle w:val="a9"/>
        </w:rPr>
        <w:fldChar w:fldCharType="begin"/>
      </w:r>
      <w:r w:rsidR="00A610A6">
        <w:rPr>
          <w:rStyle w:val="a9"/>
        </w:rPr>
        <w:instrText xml:space="preserve"> DOCVARIABLE ceh_info \* MERGEFORMAT </w:instrText>
      </w:r>
      <w:r w:rsidR="00A610A6">
        <w:rPr>
          <w:rStyle w:val="a9"/>
        </w:rPr>
        <w:fldChar w:fldCharType="separate"/>
      </w:r>
      <w:r w:rsidR="007C76BD" w:rsidRPr="007C76BD">
        <w:rPr>
          <w:rStyle w:val="a9"/>
        </w:rPr>
        <w:t xml:space="preserve"> Акционерное общество "Енисейское речное пароходство" </w:t>
      </w:r>
      <w:r w:rsidR="00A610A6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1" w:name="main_table"/>
            <w:bookmarkEnd w:id="1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7878F6" w:rsidRPr="00AF49A3" w:rsidTr="007878F6">
        <w:trPr>
          <w:jc w:val="center"/>
        </w:trPr>
        <w:tc>
          <w:tcPr>
            <w:tcW w:w="15563" w:type="dxa"/>
            <w:gridSpan w:val="6"/>
            <w:vAlign w:val="center"/>
          </w:tcPr>
          <w:p w:rsidR="007878F6" w:rsidRPr="00063DF1" w:rsidRDefault="007878F6" w:rsidP="00DB70BA">
            <w:pPr>
              <w:pStyle w:val="aa"/>
            </w:pPr>
            <w:r>
              <w:rPr>
                <w:b/>
                <w:i/>
              </w:rPr>
              <w:t xml:space="preserve">филиал АО «ЕРП» </w:t>
            </w:r>
            <w:proofErr w:type="spellStart"/>
            <w:r>
              <w:rPr>
                <w:b/>
                <w:i/>
              </w:rPr>
              <w:t>Подтесовская</w:t>
            </w:r>
            <w:proofErr w:type="spellEnd"/>
            <w:r>
              <w:rPr>
                <w:b/>
                <w:i/>
              </w:rPr>
              <w:t xml:space="preserve"> ремонтно-эксплуатационная база флота</w:t>
            </w:r>
          </w:p>
        </w:tc>
      </w:tr>
      <w:tr w:rsidR="007C76BD" w:rsidRPr="00AF49A3" w:rsidTr="008B4051">
        <w:trPr>
          <w:jc w:val="center"/>
        </w:trPr>
        <w:tc>
          <w:tcPr>
            <w:tcW w:w="3049" w:type="dxa"/>
            <w:vAlign w:val="center"/>
          </w:tcPr>
          <w:p w:rsidR="007C76BD" w:rsidRPr="007C76BD" w:rsidRDefault="007C76BD" w:rsidP="007C76BD">
            <w:pPr>
              <w:pStyle w:val="aa"/>
              <w:rPr>
                <w:i/>
              </w:rPr>
            </w:pPr>
            <w:r>
              <w:rPr>
                <w:i/>
              </w:rPr>
              <w:t>монтажно-механический цех</w:t>
            </w:r>
          </w:p>
        </w:tc>
        <w:tc>
          <w:tcPr>
            <w:tcW w:w="3686" w:type="dxa"/>
            <w:vAlign w:val="center"/>
          </w:tcPr>
          <w:p w:rsidR="007C76BD" w:rsidRPr="00063DF1" w:rsidRDefault="007C76B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C76BD" w:rsidRPr="00063DF1" w:rsidRDefault="007C76B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C76BD" w:rsidRPr="00063DF1" w:rsidRDefault="007C76B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C76BD" w:rsidRPr="00063DF1" w:rsidRDefault="007C76B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C76BD" w:rsidRPr="00063DF1" w:rsidRDefault="007C76BD" w:rsidP="00DB70BA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08.04-Подт. Токарь</w:t>
            </w:r>
          </w:p>
        </w:tc>
        <w:tc>
          <w:tcPr>
            <w:tcW w:w="3686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начальник монтажно- механического цеха</w:t>
            </w:r>
          </w:p>
          <w:p w:rsidR="00602E80" w:rsidRDefault="00602E80" w:rsidP="00602E80">
            <w:pPr>
              <w:pStyle w:val="aa"/>
            </w:pPr>
            <w:r>
              <w:t>отдел по работе с персоналом (</w:t>
            </w:r>
            <w:proofErr w:type="spellStart"/>
            <w:r>
              <w:t>Подтёсово</w:t>
            </w:r>
            <w:proofErr w:type="spellEnd"/>
            <w:r>
              <w:t xml:space="preserve">) управления по персоналу и социальной политике «ООО НН-ЕРП», </w:t>
            </w:r>
          </w:p>
          <w:p w:rsidR="00602E80" w:rsidRPr="00063DF1" w:rsidRDefault="00602E80" w:rsidP="00602E80">
            <w:pPr>
              <w:pStyle w:val="aa"/>
            </w:pPr>
            <w:r>
              <w:t>отдел охраны труда, промышленной и экологической безопасности ПРЭБ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Приказ № 21.2-01-09-432 от 08.10.2018г</w:t>
            </w: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09.04-Подт. Токарь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63DEE">
              <w:t>постоянно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начальник монтажно- механического цеха</w:t>
            </w:r>
          </w:p>
          <w:p w:rsidR="00602E80" w:rsidRDefault="00602E80" w:rsidP="00602E80">
            <w:pPr>
              <w:pStyle w:val="aa"/>
            </w:pPr>
            <w:r>
              <w:t>отдел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отдел охраны труда, промышленной и экологической безопасности ПРЭБ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63DEE">
              <w:t>Приказ № 21.2-01-09-432 от 08.10.2018г</w:t>
            </w: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Василий Суриков (01), пр. Р-77 (грузовой, наливной)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01.01-фл.Подт. Капитан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</w:t>
            </w:r>
            <w:r w:rsidRPr="009F343E">
              <w:t>остоянно</w:t>
            </w:r>
            <w:r>
              <w:t xml:space="preserve">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lastRenderedPageBreak/>
              <w:t>02.01-фл.Подт. Старший помощник капитана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03.01-фл.Подт. Вахтенный помощник капитана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04.01-фл.Подт. Старший механик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602E80" w:rsidRDefault="00602E80" w:rsidP="00602E8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05.01-фл.Подт. Второй механик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602E80" w:rsidRDefault="00602E80" w:rsidP="00602E8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06.01-фл.Подт. Вахтенный механик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602E80" w:rsidRDefault="00602E80" w:rsidP="00602E8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07.01-фл.Подт. Электромеханик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602E80" w:rsidRDefault="00602E80" w:rsidP="00602E8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lastRenderedPageBreak/>
              <w:t>08.01-фл.Подт. Вахтенный матрос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09.01-фл.Подт. Вахтенный матрос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10.01-фл.Подт. Повар судовой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12.01-фл.Подт. Второй помощник электромеханика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602E80" w:rsidRDefault="00602E80" w:rsidP="00602E8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СПК 49/25 (12), Д 9030 (несамоходный плавучий кран)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lastRenderedPageBreak/>
              <w:t>10.12-фл.Подт. Старший механик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Плавкран № 53-СО (16), пр. 650 (самоходный плавучий кран)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09.16-фл.Подт. Сменный механик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Дмитров (37), пр. 21-88 (сухогрузный)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11.37-фл.Подт. Третий помощник электромеханика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12.37-фл.Подт. Электрик судовой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Механик Маклаков (63), 758Б (буксирный теплоход)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11.63-фл.Подт. Второй помощник электромеханика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 xml:space="preserve">) управления по персоналу и </w:t>
            </w:r>
            <w:r>
              <w:lastRenderedPageBreak/>
              <w:t>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602E80" w:rsidRDefault="00602E80" w:rsidP="00602E8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Федор Наянов (71), пр.576 (сухогрузный)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15.71-фл.Подт. Электрик судовой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Северодонецк (76), пр. 21-88 (сухогрузный)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11.76-фл.Подт. Механик - сменный капитан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12.76-фл.Подт. Электрик судовой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lastRenderedPageBreak/>
              <w:t>13.76-фл.Подт. Третий помощник электромеханика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14.76-фл.Подт. Капитан - второй помощник 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РТ-758 (79), пр. 1741А (буксир-толкач)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10.79-фл.Подт. Электрик судовой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КПЛ-16/30 № 57 (81), пр. Р-108 (несамоходный плавкран)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08.81-фл.Подт. Второй помощник электромеханика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КПЛ-16/30 № 58 (82), пр. Р-108 (несамоходный плавкран)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07.82-фл.Подт. Старший электромеханик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 xml:space="preserve">) управления по персоналу и </w:t>
            </w:r>
            <w:r>
              <w:lastRenderedPageBreak/>
              <w:t>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ОТА-965 (85), пр. 758 (буксир-толкач)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11.85-фл.Подт. Второй помощник электромеханика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БТП-605 (83), пр. 81170 (буксир-толкач)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08.83-фл.Подт. Старший помощник капитана - первый помощник 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шума. Снижение уровня 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9F343E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Default="00602E80" w:rsidP="00602E8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 w:rsidRPr="00733725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602E80" w:rsidRDefault="00602E80" w:rsidP="00602E80">
            <w:pPr>
              <w:pStyle w:val="aa"/>
            </w:pPr>
            <w:r>
              <w:t>командир судна, начальник отдела по работе с персоналом (</w:t>
            </w:r>
            <w:proofErr w:type="spellStart"/>
            <w:r>
              <w:t>Подтёсово</w:t>
            </w:r>
            <w:proofErr w:type="spellEnd"/>
            <w:r>
              <w:t>) управления по персоналу и социальной политике «ООО НН-ЕРП»</w:t>
            </w:r>
          </w:p>
          <w:p w:rsidR="00602E80" w:rsidRPr="00063DF1" w:rsidRDefault="00602E80" w:rsidP="00602E80">
            <w:pPr>
              <w:pStyle w:val="aa"/>
            </w:pPr>
            <w:r>
              <w:t>начальник отдела охраны труда, промышленной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7878F6">
        <w:trPr>
          <w:jc w:val="center"/>
        </w:trPr>
        <w:tc>
          <w:tcPr>
            <w:tcW w:w="15563" w:type="dxa"/>
            <w:gridSpan w:val="6"/>
            <w:vAlign w:val="center"/>
          </w:tcPr>
          <w:p w:rsidR="00602E80" w:rsidRPr="00063DF1" w:rsidRDefault="00602E80" w:rsidP="00602E80">
            <w:pPr>
              <w:pStyle w:val="aa"/>
            </w:pPr>
            <w:r>
              <w:rPr>
                <w:b/>
                <w:i/>
              </w:rPr>
              <w:t>филиал АО «ЕРП» Красноярский судоремонтный центр</w:t>
            </w: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КПЛ-5/30 № 68Р (01), пр. Р-99 (плавучий кран)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08.01-фл.КСЦ. Сменный электромеханик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lastRenderedPageBreak/>
              <w:t>09.01-фл.КСЦ. Второй помощник электромеханика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10.01-фл.КСЦ. Механик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КПЛ-16/30 № 416 (02), пр. 81050 (плавучий кран)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09.02-фл.КСЦ. Второй помощник 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ПЗС-500-26 (04), пр. Р-109 (несамоходный землесос)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20.04-фл.КСЦ. Второй помощник электромеханика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Балахта (10), пр. Р-14А (буксирный теплоход)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08.10-фл.КСЦ. Третий помощник капитана - третий помощник 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09.10-фл.КСЦ. Помощник капитана - помощник 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 xml:space="preserve">Николай </w:t>
            </w:r>
            <w:proofErr w:type="spellStart"/>
            <w:r>
              <w:rPr>
                <w:i/>
              </w:rPr>
              <w:t>Игнатюк</w:t>
            </w:r>
            <w:proofErr w:type="spellEnd"/>
            <w:r>
              <w:rPr>
                <w:i/>
              </w:rPr>
              <w:t xml:space="preserve"> (29), пр. Н-3290 (буксир-толкач)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13.29-фл.КСЦ. Помощник капитана - помощник 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Капитан Попов (32), пр. 758 (буксир-толкач)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11.32-фл.КСЦ. Первый помощник электромеханика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РТ-700 (42), пр. 1741А (буксир-толкач)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10.42-фл.КСЦ. Первый помощник электромеханика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РТ-710 (44), пр. 1741А (буксир-толкач)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lastRenderedPageBreak/>
              <w:t>09.44-фл.КСЦ. Первый помощник электромеханика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Караганда (54), пр. 936 (сухогрузный)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09.54-фл.КСЦ. Электромеханик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Сборщик-4 (68), пр. 866-06 теплоход для сбора сточных вод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13.68-фл.КСЦ. Помощник электромеханика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Сборщик-5 (64), пр. 866-06 (судно-сборщик для сточных вод)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12.64-фл.КСЦ. Электрик судовой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КПЛ-16/30 № 56 (86), пр.81050, плавучий кран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10.86-фл.КСЦ. Помощник 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11.86-фл.КСЦ. Старший электромеханик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proofErr w:type="spellStart"/>
            <w:r>
              <w:rPr>
                <w:i/>
              </w:rPr>
              <w:t>Ганц</w:t>
            </w:r>
            <w:proofErr w:type="spellEnd"/>
            <w:r>
              <w:rPr>
                <w:i/>
              </w:rPr>
              <w:t xml:space="preserve"> № 5-1587 (87), пр. Д9012 (плавучий кран)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08.87-фл.КСЦ. Второй помощник электромеханика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09.87-фл.КСЦ. Третий помощник электромеханика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 xml:space="preserve">Абан (88), пр. Р-14А (буксир) 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01.88-фл.КСЦ. Капитан - механик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lastRenderedPageBreak/>
              <w:t>02.88-фл.КСЦ. Старший помощник капитана - первый помощник 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03.88-фл.КСЦ. Второй помощник капитана - второй помощник 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04.88-фл.КСЦ. Третий помощник капитана - третий помощник механика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05.88-фл.КСЦ. Моторист - рулевой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06.88-фл.КСЦ. Матрос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jc w:val="left"/>
            </w:pPr>
            <w:r>
              <w:t>07.88-фл.КСЦ. Повар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 xml:space="preserve">и пожарного надзора </w:t>
            </w: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602E80" w:rsidRPr="00AF49A3" w:rsidTr="007878F6">
        <w:trPr>
          <w:jc w:val="center"/>
        </w:trPr>
        <w:tc>
          <w:tcPr>
            <w:tcW w:w="15563" w:type="dxa"/>
            <w:gridSpan w:val="6"/>
            <w:vAlign w:val="center"/>
          </w:tcPr>
          <w:p w:rsidR="00602E80" w:rsidRPr="00063DF1" w:rsidRDefault="00602E80" w:rsidP="00602E80">
            <w:pPr>
              <w:pStyle w:val="aa"/>
            </w:pPr>
            <w:r>
              <w:rPr>
                <w:b/>
                <w:i/>
              </w:rPr>
              <w:t xml:space="preserve">филиал АО «ЕРП» </w:t>
            </w:r>
            <w:proofErr w:type="spellStart"/>
            <w:r>
              <w:rPr>
                <w:b/>
                <w:i/>
              </w:rPr>
              <w:t>Ермолаевская</w:t>
            </w:r>
            <w:proofErr w:type="spellEnd"/>
            <w:r>
              <w:rPr>
                <w:b/>
                <w:i/>
              </w:rPr>
              <w:t xml:space="preserve"> ремонтно-эксплуатационная база флота</w:t>
            </w:r>
          </w:p>
        </w:tc>
      </w:tr>
      <w:tr w:rsidR="00602E80" w:rsidRPr="00AF49A3" w:rsidTr="008B4051">
        <w:trPr>
          <w:jc w:val="center"/>
        </w:trPr>
        <w:tc>
          <w:tcPr>
            <w:tcW w:w="3049" w:type="dxa"/>
            <w:vAlign w:val="center"/>
          </w:tcPr>
          <w:p w:rsidR="00602E80" w:rsidRPr="007C76BD" w:rsidRDefault="00602E80" w:rsidP="00602E80">
            <w:pPr>
              <w:pStyle w:val="aa"/>
              <w:rPr>
                <w:i/>
              </w:rPr>
            </w:pPr>
            <w:r>
              <w:rPr>
                <w:i/>
              </w:rPr>
              <w:t>гараж</w:t>
            </w:r>
          </w:p>
        </w:tc>
        <w:tc>
          <w:tcPr>
            <w:tcW w:w="3686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2835" w:type="dxa"/>
            <w:vAlign w:val="center"/>
          </w:tcPr>
          <w:p w:rsidR="00602E80" w:rsidRDefault="00602E80" w:rsidP="00602E80">
            <w:pPr>
              <w:pStyle w:val="aa"/>
            </w:pPr>
          </w:p>
        </w:tc>
        <w:tc>
          <w:tcPr>
            <w:tcW w:w="138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3294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  <w:tc>
          <w:tcPr>
            <w:tcW w:w="1315" w:type="dxa"/>
            <w:vAlign w:val="center"/>
          </w:tcPr>
          <w:p w:rsidR="00602E80" w:rsidRPr="00063DF1" w:rsidRDefault="00602E80" w:rsidP="00602E80">
            <w:pPr>
              <w:pStyle w:val="aa"/>
            </w:pPr>
          </w:p>
        </w:tc>
      </w:tr>
      <w:tr w:rsidR="00CF6878" w:rsidRPr="00AF49A3" w:rsidTr="00452D84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09.02-Ерм. Тракторист 4 разряда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установить дополнительные перерывы на основании локального нормативного документа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служба </w:t>
            </w:r>
            <w:proofErr w:type="spellStart"/>
            <w:r>
              <w:t>ОТПБиЭ</w:t>
            </w:r>
            <w:proofErr w:type="spellEnd"/>
            <w:r>
              <w:t>, механик гаража,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10.02-Ерм. Тракторист 3 разряда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установить дополнительные перерывы на основании локального нормативного документа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служба </w:t>
            </w:r>
            <w:proofErr w:type="spellStart"/>
            <w:r>
              <w:t>ОТПБиЭ</w:t>
            </w:r>
            <w:proofErr w:type="spellEnd"/>
            <w:r>
              <w:t>, механик гаража,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11.02-Ерм. Тракторист 3 разряда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установить дополнитель</w:t>
            </w:r>
            <w:r>
              <w:lastRenderedPageBreak/>
              <w:t>ные перерывы на основании локального нормативного документа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lastRenderedPageBreak/>
              <w:t xml:space="preserve">служба </w:t>
            </w:r>
            <w:proofErr w:type="spellStart"/>
            <w:r>
              <w:t>ОТПБиЭ</w:t>
            </w:r>
            <w:proofErr w:type="spellEnd"/>
            <w:r>
              <w:t>, механик гаража,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rPr>
                <w:i/>
              </w:rPr>
            </w:pPr>
            <w:r>
              <w:rPr>
                <w:i/>
              </w:rPr>
              <w:t>деревообрабатывающий участок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05.03-Ерм. Плотник 3 разряда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установить дополнительные перерывы на основании локального нормативного документа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служба </w:t>
            </w:r>
            <w:proofErr w:type="spellStart"/>
            <w:r>
              <w:t>ОТПБиЭ</w:t>
            </w:r>
            <w:proofErr w:type="spellEnd"/>
            <w:r>
              <w:t>, мастер деревообрабатывающего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07.03-Ерм. Маляр 3 разряда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Химический: </w:t>
            </w:r>
            <w:proofErr w:type="spellStart"/>
            <w:r>
              <w:t>Cоблюдать</w:t>
            </w:r>
            <w:proofErr w:type="spellEnd"/>
            <w:r>
              <w:t xml:space="preserve">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выполняется постоянно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мастер деревообрабатывающего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установить дополнительные перерывы на основании локального нормативного документа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служба </w:t>
            </w:r>
            <w:proofErr w:type="spellStart"/>
            <w:r>
              <w:t>ОТПБиЭ</w:t>
            </w:r>
            <w:proofErr w:type="spellEnd"/>
            <w:r>
              <w:t>, мастер деревообрабатывающего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08.03-Ерм. Маляр 3 разряда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Химический: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выполняется постоянно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мастер деревообрабатывающего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установить дополнительные перерывы на основании локального </w:t>
            </w:r>
            <w:r>
              <w:lastRenderedPageBreak/>
              <w:t>нормативного документа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lastRenderedPageBreak/>
              <w:t xml:space="preserve">служба </w:t>
            </w:r>
            <w:proofErr w:type="spellStart"/>
            <w:r>
              <w:t>ОТПБиЭ</w:t>
            </w:r>
            <w:proofErr w:type="spellEnd"/>
            <w:r>
              <w:t>, мастер деревообрабатывающего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Аэрозоли ПФД: Применять СИЗ органов дыхания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Уменьшение вредного воздействия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выполняется постоянно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мастер деревообрабатывающего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rPr>
                <w:i/>
              </w:rPr>
            </w:pPr>
            <w:r>
              <w:rPr>
                <w:i/>
              </w:rPr>
              <w:t>механообрабатывающий участок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 xml:space="preserve">08.04-Ерм. </w:t>
            </w:r>
            <w:proofErr w:type="spellStart"/>
            <w:r>
              <w:t>Электрогазосварщик</w:t>
            </w:r>
            <w:proofErr w:type="spellEnd"/>
            <w:r>
              <w:t xml:space="preserve"> 4, 6, 3 разрядов</w:t>
            </w:r>
          </w:p>
        </w:tc>
        <w:tc>
          <w:tcPr>
            <w:tcW w:w="3686" w:type="dxa"/>
            <w:vAlign w:val="center"/>
          </w:tcPr>
          <w:p w:rsidR="00CF6878" w:rsidRPr="00452D84" w:rsidRDefault="00CF6878" w:rsidP="00CF6878">
            <w:pPr>
              <w:pStyle w:val="aa"/>
            </w:pPr>
            <w:r w:rsidRPr="00452D84">
              <w:t>Химический: использовать вытяжное устройство при выполнении сварочных работ в замкнутых пространствах.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CF6878" w:rsidRDefault="00CF6878" w:rsidP="00CF6878">
            <w:pPr>
              <w:pStyle w:val="aa"/>
            </w:pPr>
            <w:r>
              <w:t>Выполняется</w:t>
            </w:r>
          </w:p>
          <w:p w:rsidR="00CF6878" w:rsidRPr="00063DF1" w:rsidRDefault="00CF6878" w:rsidP="00CF6878">
            <w:pPr>
              <w:pStyle w:val="aa"/>
            </w:pPr>
            <w:r>
              <w:t xml:space="preserve">постоянно 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мастер механообрабатывающего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Pr="00452D84" w:rsidRDefault="00CF6878" w:rsidP="00CF6878">
            <w:pPr>
              <w:pStyle w:val="aa"/>
            </w:pPr>
            <w:r w:rsidRPr="00452D84">
              <w:t>Химический: использовать сварочный щиток с блоком подачи очищенного воздуха.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>Снижение концентрации вредных веществ в воздухе рабочей зоны</w:t>
            </w:r>
          </w:p>
        </w:tc>
        <w:tc>
          <w:tcPr>
            <w:tcW w:w="1384" w:type="dxa"/>
            <w:vAlign w:val="center"/>
          </w:tcPr>
          <w:p w:rsidR="00CF6878" w:rsidRDefault="00CF6878" w:rsidP="00CF6878">
            <w:pPr>
              <w:pStyle w:val="aa"/>
            </w:pPr>
            <w:r>
              <w:t>3 квартал 2022 г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мастер механообрабатывающего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установить дополнительные перерывы на основании локального нормативного документа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служба </w:t>
            </w:r>
            <w:proofErr w:type="spellStart"/>
            <w:r>
              <w:t>ОТПБиЭ</w:t>
            </w:r>
            <w:proofErr w:type="spellEnd"/>
            <w:r>
              <w:t>, мастер механообрабатывающего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УФ-излучение: Использовать защитный щиток со специальными стеклами-светофильтрами.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Уменьшение интенсивности излучения источника </w:t>
            </w:r>
          </w:p>
        </w:tc>
        <w:tc>
          <w:tcPr>
            <w:tcW w:w="1384" w:type="dxa"/>
            <w:vAlign w:val="center"/>
          </w:tcPr>
          <w:p w:rsidR="00CF6878" w:rsidRDefault="00CF6878" w:rsidP="00CF6878">
            <w:pPr>
              <w:pStyle w:val="aa"/>
            </w:pPr>
            <w:r>
              <w:t>Выполняется</w:t>
            </w:r>
          </w:p>
          <w:p w:rsidR="00CF6878" w:rsidRPr="00063DF1" w:rsidRDefault="00CF6878" w:rsidP="00CF6878">
            <w:pPr>
              <w:pStyle w:val="aa"/>
            </w:pPr>
            <w:r>
              <w:t xml:space="preserve">постоянно 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мастер механообрабатывающего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 xml:space="preserve">11.04-Ерм. </w:t>
            </w:r>
            <w:proofErr w:type="spellStart"/>
            <w:r>
              <w:t>Судокорпусник</w:t>
            </w:r>
            <w:proofErr w:type="spellEnd"/>
            <w:r>
              <w:t>-ремонтник</w:t>
            </w:r>
          </w:p>
        </w:tc>
        <w:tc>
          <w:tcPr>
            <w:tcW w:w="3686" w:type="dxa"/>
            <w:vAlign w:val="center"/>
          </w:tcPr>
          <w:p w:rsidR="00CF6878" w:rsidRPr="00452D84" w:rsidRDefault="00CF6878" w:rsidP="00CF6878">
            <w:pPr>
              <w:pStyle w:val="aa"/>
            </w:pPr>
            <w:r w:rsidRPr="00452D84">
              <w:t>Химический: использовать вытяжное устройство при выполнении сварочных работ в замкнутых пространствах.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CF6878" w:rsidRDefault="00CF6878" w:rsidP="00CF6878">
            <w:pPr>
              <w:pStyle w:val="aa"/>
            </w:pPr>
            <w:r>
              <w:t>Выполняется</w:t>
            </w:r>
          </w:p>
          <w:p w:rsidR="00CF6878" w:rsidRPr="00063DF1" w:rsidRDefault="00CF6878" w:rsidP="00CF6878">
            <w:pPr>
              <w:pStyle w:val="aa"/>
            </w:pPr>
            <w:r>
              <w:t xml:space="preserve">постоянно 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мастер механообрабатывающего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Pr="00452D84" w:rsidRDefault="00CF6878" w:rsidP="00CF6878">
            <w:pPr>
              <w:pStyle w:val="aa"/>
            </w:pPr>
            <w:r w:rsidRPr="00452D84">
              <w:t>Химический: использовать сварочный щиток с блоком подачи очищенного воздуха.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>Снижение концентрации вредных веществ в воздухе рабочей зоны</w:t>
            </w:r>
          </w:p>
        </w:tc>
        <w:tc>
          <w:tcPr>
            <w:tcW w:w="1384" w:type="dxa"/>
            <w:vAlign w:val="center"/>
          </w:tcPr>
          <w:p w:rsidR="00CF6878" w:rsidRDefault="00CF6878" w:rsidP="00CF6878">
            <w:pPr>
              <w:pStyle w:val="aa"/>
            </w:pPr>
            <w:r>
              <w:t>3 квартал 2022 г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мастер механообрабатывающего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установить дополнитель</w:t>
            </w:r>
            <w:r>
              <w:lastRenderedPageBreak/>
              <w:t>ные перерывы на основании локального нормативного документа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lastRenderedPageBreak/>
              <w:t xml:space="preserve">служба </w:t>
            </w:r>
            <w:proofErr w:type="spellStart"/>
            <w:r>
              <w:t>ОТПБиЭ</w:t>
            </w:r>
            <w:proofErr w:type="spellEnd"/>
            <w:r>
              <w:t xml:space="preserve">, мастер механообрабатывающего участка, ведущий </w:t>
            </w:r>
            <w:r>
              <w:lastRenderedPageBreak/>
              <w:t>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 xml:space="preserve">12.04-Ерм.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CF6878" w:rsidRPr="00452D84" w:rsidRDefault="00CF6878" w:rsidP="00CF6878">
            <w:pPr>
              <w:pStyle w:val="aa"/>
            </w:pPr>
            <w:r w:rsidRPr="00452D84">
              <w:t>Химический: использовать вытяжное устройство при выполнении сварочных работ в замкнутых пространствах.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CF6878" w:rsidRDefault="00CF6878" w:rsidP="00CF6878">
            <w:pPr>
              <w:pStyle w:val="aa"/>
            </w:pPr>
            <w:r>
              <w:t>Выполняется</w:t>
            </w:r>
          </w:p>
          <w:p w:rsidR="00CF6878" w:rsidRPr="00063DF1" w:rsidRDefault="00CF6878" w:rsidP="00CF6878">
            <w:pPr>
              <w:pStyle w:val="aa"/>
            </w:pPr>
            <w:r>
              <w:t xml:space="preserve">постоянно 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мастер механообрабатывающего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Pr="00452D84" w:rsidRDefault="00CF6878" w:rsidP="00CF6878">
            <w:pPr>
              <w:pStyle w:val="aa"/>
            </w:pPr>
            <w:r w:rsidRPr="00452D84">
              <w:t>Химический: использовать сварочный щиток с блоком подачи очищенного воздуха.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>Снижение концентрации вредных веществ в воздухе рабочей зоны</w:t>
            </w:r>
          </w:p>
        </w:tc>
        <w:tc>
          <w:tcPr>
            <w:tcW w:w="1384" w:type="dxa"/>
            <w:vAlign w:val="center"/>
          </w:tcPr>
          <w:p w:rsidR="00CF6878" w:rsidRDefault="00CF6878" w:rsidP="00CF6878">
            <w:pPr>
              <w:pStyle w:val="aa"/>
            </w:pPr>
            <w:r>
              <w:t>3 квартал 2022 г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мастер механообрабатывающего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установить дополнительные перерывы на основании локального нормативного документа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служба </w:t>
            </w:r>
            <w:proofErr w:type="spellStart"/>
            <w:r>
              <w:t>ОТПБиЭ</w:t>
            </w:r>
            <w:proofErr w:type="spellEnd"/>
            <w:r>
              <w:t>, мастер механообрабатывающего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УФ-излучение: Использовать защитный щиток со специальными стеклами-светофильтрами.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Уменьшение интенсивности излучения источника </w:t>
            </w:r>
          </w:p>
        </w:tc>
        <w:tc>
          <w:tcPr>
            <w:tcW w:w="1384" w:type="dxa"/>
            <w:vAlign w:val="center"/>
          </w:tcPr>
          <w:p w:rsidR="00CF6878" w:rsidRDefault="00CF6878" w:rsidP="00CF6878">
            <w:pPr>
              <w:pStyle w:val="aa"/>
            </w:pPr>
            <w:r>
              <w:t>Выполняется</w:t>
            </w:r>
          </w:p>
          <w:p w:rsidR="00CF6878" w:rsidRPr="00063DF1" w:rsidRDefault="00CF6878" w:rsidP="00CF6878">
            <w:pPr>
              <w:pStyle w:val="aa"/>
            </w:pPr>
            <w:r>
              <w:t xml:space="preserve">постоянно 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мастер механообрабатывающего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 xml:space="preserve">13.04-Ерм. </w:t>
            </w:r>
            <w:proofErr w:type="spellStart"/>
            <w:r>
              <w:t>Судокорпусник</w:t>
            </w:r>
            <w:proofErr w:type="spellEnd"/>
            <w:r>
              <w:t>-ремонтник</w:t>
            </w:r>
          </w:p>
        </w:tc>
        <w:tc>
          <w:tcPr>
            <w:tcW w:w="3686" w:type="dxa"/>
            <w:vAlign w:val="center"/>
          </w:tcPr>
          <w:p w:rsidR="00CF6878" w:rsidRPr="00452D84" w:rsidRDefault="00CF6878" w:rsidP="00CF6878">
            <w:pPr>
              <w:pStyle w:val="aa"/>
            </w:pPr>
            <w:r w:rsidRPr="00452D84">
              <w:t>Химический: использовать вытяжное устройство при выполнении сварочных работ в замкнутых пространствах.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CF6878" w:rsidRDefault="00CF6878" w:rsidP="00CF6878">
            <w:pPr>
              <w:pStyle w:val="aa"/>
            </w:pPr>
            <w:r>
              <w:t>Выполняется</w:t>
            </w:r>
          </w:p>
          <w:p w:rsidR="00CF6878" w:rsidRPr="00063DF1" w:rsidRDefault="00CF6878" w:rsidP="00CF6878">
            <w:pPr>
              <w:pStyle w:val="aa"/>
            </w:pPr>
            <w:r>
              <w:t xml:space="preserve">постоянно 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мастер механообрабатывающего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Pr="00452D84" w:rsidRDefault="00CF6878" w:rsidP="00CF6878">
            <w:pPr>
              <w:pStyle w:val="aa"/>
            </w:pPr>
            <w:r w:rsidRPr="00452D84">
              <w:t>Химический: использовать сварочный щиток с блоком подачи очищенного воздуха.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>Снижение концентрации вредных веществ в воздухе рабочей зоны</w:t>
            </w:r>
          </w:p>
        </w:tc>
        <w:tc>
          <w:tcPr>
            <w:tcW w:w="1384" w:type="dxa"/>
            <w:vAlign w:val="center"/>
          </w:tcPr>
          <w:p w:rsidR="00CF6878" w:rsidRDefault="00CF6878" w:rsidP="00CF6878">
            <w:pPr>
              <w:pStyle w:val="aa"/>
            </w:pPr>
            <w:r>
              <w:t>3 квартал 2022 г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мастер механообрабатывающего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установить дополнительные перерывы на ос</w:t>
            </w:r>
            <w:r>
              <w:lastRenderedPageBreak/>
              <w:t>новании локального нормативного документа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lastRenderedPageBreak/>
              <w:t xml:space="preserve">служба </w:t>
            </w:r>
            <w:proofErr w:type="spellStart"/>
            <w:r>
              <w:t>ОТПБиЭ</w:t>
            </w:r>
            <w:proofErr w:type="spellEnd"/>
            <w:r>
              <w:t>, мастер механообрабатывающего участка, 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rPr>
                <w:i/>
              </w:rPr>
            </w:pPr>
            <w:r>
              <w:rPr>
                <w:i/>
              </w:rPr>
              <w:t>производственная котельная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01.06-Ерм. Машинист (кочегар) котельной 3 разряда (на твердом топливе)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установить дополнительные перерывы на основании локального нормативного документа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служба </w:t>
            </w:r>
            <w:proofErr w:type="spellStart"/>
            <w:r>
              <w:t>ОТПБиЭ</w:t>
            </w:r>
            <w:proofErr w:type="spellEnd"/>
            <w:r>
              <w:t xml:space="preserve">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rPr>
                <w:i/>
              </w:rPr>
            </w:pPr>
            <w:proofErr w:type="spellStart"/>
            <w:r>
              <w:rPr>
                <w:i/>
              </w:rPr>
              <w:t>Зачистная</w:t>
            </w:r>
            <w:proofErr w:type="spellEnd"/>
            <w:r>
              <w:rPr>
                <w:i/>
              </w:rPr>
              <w:t xml:space="preserve"> станция-2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02.08-фл.Ерм. Механик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начальник станции,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03.08-фл.Ерм. Сменный механик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начальник станции,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04.08-фл.Ерм. Электромеханик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начальник станции,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05.08-фл.Ерм. Сменный электромеханик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начальник станции,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06.08-фл.Ерм. Механик - шкипер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Вибрация (общ):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начальник станции,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07.08-фл.Ерм. Шкипер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Вибрация (общ):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начальник станции,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08.08-фл.Ерм. Машинист-матрос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начальник станции,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Вибрация (общ):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начальник станции,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lastRenderedPageBreak/>
              <w:t>09.08-фл.Ерм. Машинист-матрос (</w:t>
            </w:r>
            <w:proofErr w:type="spellStart"/>
            <w:r>
              <w:t>зачистной</w:t>
            </w:r>
            <w:proofErr w:type="spellEnd"/>
            <w:r>
              <w:t xml:space="preserve"> станции)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начальник станции,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10.08-фл.Ерм. Машинист котельной установки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начальник станции,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11.08-фл.Ерм. Моторист (по водоподготовке)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начальник станции,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14.08-фл.Ерм. Матрос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начальник станции,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15.08-фл.Ерм. Повар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начальник станции,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16.08-фл.Ерм. Машинист-матрос (</w:t>
            </w:r>
            <w:proofErr w:type="spellStart"/>
            <w:r>
              <w:t>зачистной</w:t>
            </w:r>
            <w:proofErr w:type="spellEnd"/>
            <w:r>
              <w:t xml:space="preserve"> станции)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начальник станции,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начальник станции,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rPr>
                <w:i/>
              </w:rPr>
            </w:pPr>
            <w:proofErr w:type="spellStart"/>
            <w:r>
              <w:rPr>
                <w:i/>
              </w:rPr>
              <w:t>Бункеровочная</w:t>
            </w:r>
            <w:proofErr w:type="spellEnd"/>
            <w:r>
              <w:rPr>
                <w:i/>
              </w:rPr>
              <w:t xml:space="preserve"> станция-7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01.09-фл.Ерм. Механик - шкипер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механик-шкипер БС,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02.09-фл.Ерм. Помощник шкипера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механик-шкипер БС,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механик-шкипер БС,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03.09-фл.Ерм. Матрос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механик-шкипер БС,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CF6878" w:rsidRDefault="00CF6878" w:rsidP="00CF6878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Вибрация (общ):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механик-шкипер БС,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rPr>
                <w:i/>
              </w:rPr>
            </w:pPr>
            <w:r>
              <w:rPr>
                <w:i/>
              </w:rPr>
              <w:t>Наливной флот (несамоходный)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rPr>
                <w:i/>
              </w:rPr>
            </w:pPr>
            <w:r>
              <w:rPr>
                <w:i/>
              </w:rPr>
              <w:t xml:space="preserve">БРН-1004 (12); БРН-1005 (13); БРН-1007 (14); БРН- 1008 (15); </w:t>
            </w:r>
            <w:r>
              <w:rPr>
                <w:i/>
              </w:rPr>
              <w:lastRenderedPageBreak/>
              <w:t>БРН-2001 (16); БРН-2002 (17); БРН-2003 (18); БРН-2004 (19)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01.12-фл.ЕрмА(01.13А-фл.ЕрмА; 01.14А-фл.ЕрмА; 01.15А-фл.ЕрмА; 01.16А-фл.ЕрмА; 01.17А-фл.ЕрмА; 01.18А-фл.ЕрмА; 01.19А-фл.ЕрмА). Шкипер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шкипер,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02.12-фл.ЕрмА(02.13А-фл.ЕрмА; 02.14А-фл.ЕрмА; 02.15А-фл.ЕрмА; 02.16А-фл.ЕрмА; 02.17А-фл.ЕрмА; 02.18А-фл.ЕрмА; 02.19А-фл.ЕрмА). Матрос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шкипер,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rPr>
                <w:i/>
              </w:rPr>
            </w:pPr>
            <w:r>
              <w:rPr>
                <w:i/>
              </w:rPr>
              <w:t>БРН-215 (21); БРН-229 (24); БРН-802 (25); БРН-804 (26)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01.21-фл.ЕрмА(01.24А-фл.ЕрмА; 01.25А-фл.ЕрмА; 01.26А-фл.ЕрмА). Шкипер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шкипер,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02.21-фл.ЕрмА(01.24А-фл.ЕрмА; 01.25А-фл.ЕрмА; 01.26А-фл.ЕрмА). Матрос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шкипер,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Default="00CF6878" w:rsidP="00CF6878">
            <w:pPr>
              <w:pStyle w:val="aa"/>
            </w:pPr>
            <w:r>
              <w:rPr>
                <w:i/>
              </w:rPr>
              <w:t>БРН-215 (21); БРН-229 (24)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03.21-фл.ЕрмА(03.24А-фл.ЕрмА). Помощник шкипера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шкипер,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rPr>
                <w:i/>
              </w:rPr>
            </w:pPr>
            <w:r>
              <w:rPr>
                <w:i/>
              </w:rPr>
              <w:t>Сухогрузный флот (несамоходный)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rPr>
                <w:i/>
              </w:rPr>
            </w:pPr>
            <w:r>
              <w:rPr>
                <w:i/>
              </w:rPr>
              <w:t>БП-2001 (28); БП-2002 (29); БП-2016 (30); БП-2017 (31); БП-2018 (32); БП-2019 (33); БП-2014 (34); БП-2015 (35)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01.28-фл.ЕрмА(01.29А-фл.ЕрмА; 01.30А-фл.ЕрмА; 01.31А-фл.ЕрмА; 01.32А-фл.ЕрмА; 01.33А-фл.ЕрмА; 01.34А-фл.ЕрмА; 01.35А-фл.ЕрмА). Шкипер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шкипер,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02.28-фл.ЕрмА(02.29А-фл.ЕрмА; 02.30А-фл.ЕрмА; 02.31А-фл.ЕрмА; 02.32А-</w:t>
            </w:r>
            <w:r>
              <w:lastRenderedPageBreak/>
              <w:t>фл.ЕрмА; 02.33А-фл.ЕрмА; 02.34А-фл.ЕрмА; 02.35А-фл.ЕрмА). Матрос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lastRenderedPageBreak/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шкипер,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rPr>
                <w:i/>
              </w:rPr>
            </w:pPr>
            <w:r>
              <w:rPr>
                <w:i/>
              </w:rPr>
              <w:t>БРП-805 (36); БРП-806 (37)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01.36-фл.ЕрмА(01.37А-фл.ЕрмА). Шкипер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шкипер,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02.36-фл.ЕрмА(02.37А-фл.ЕрмА). Матрос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шкипер,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rPr>
                <w:i/>
              </w:rPr>
            </w:pPr>
            <w:r>
              <w:rPr>
                <w:i/>
              </w:rPr>
              <w:t>БРП-1018 (38); БРП-1019 (39)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01.38-фл.ЕрмА(01.39А-фл.ЕрмА). Шкипер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шкипер,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02.38-фл.ЕрмА(02.39А-фл.ЕрмА). Матрос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шкипер,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rPr>
                <w:i/>
              </w:rPr>
            </w:pPr>
            <w:r>
              <w:rPr>
                <w:i/>
              </w:rPr>
              <w:t>Самоходный флот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rPr>
                <w:i/>
              </w:rPr>
            </w:pPr>
            <w:r>
              <w:rPr>
                <w:i/>
              </w:rPr>
              <w:t>т/х «БУЙ»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CF6878" w:rsidRPr="00AF49A3" w:rsidTr="008B4051">
        <w:trPr>
          <w:jc w:val="center"/>
        </w:trPr>
        <w:tc>
          <w:tcPr>
            <w:tcW w:w="3049" w:type="dxa"/>
            <w:vAlign w:val="center"/>
          </w:tcPr>
          <w:p w:rsidR="00CF6878" w:rsidRPr="007C76BD" w:rsidRDefault="00CF6878" w:rsidP="00CF6878">
            <w:pPr>
              <w:pStyle w:val="aa"/>
              <w:jc w:val="left"/>
            </w:pPr>
            <w:r>
              <w:t>01.11-фл.Ерм. Капитан - механик</w:t>
            </w:r>
          </w:p>
        </w:tc>
        <w:tc>
          <w:tcPr>
            <w:tcW w:w="3686" w:type="dxa"/>
            <w:vAlign w:val="center"/>
          </w:tcPr>
          <w:p w:rsidR="00CF6878" w:rsidRDefault="00CF6878" w:rsidP="00CF6878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CF6878" w:rsidRDefault="00CF6878" w:rsidP="00CF687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CF6878" w:rsidRPr="00063DF1" w:rsidRDefault="00CF6878" w:rsidP="00CF6878">
            <w:pPr>
              <w:pStyle w:val="aa"/>
            </w:pPr>
            <w:r>
              <w:t xml:space="preserve">командир судна,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CF6878" w:rsidRPr="00063DF1" w:rsidRDefault="00CF6878" w:rsidP="00CF6878">
            <w:pPr>
              <w:pStyle w:val="aa"/>
            </w:pPr>
          </w:p>
        </w:tc>
      </w:tr>
      <w:tr w:rsidR="00287AB4" w:rsidRPr="00AF49A3" w:rsidTr="008B4051">
        <w:trPr>
          <w:jc w:val="center"/>
        </w:trPr>
        <w:tc>
          <w:tcPr>
            <w:tcW w:w="3049" w:type="dxa"/>
            <w:vAlign w:val="center"/>
          </w:tcPr>
          <w:p w:rsidR="00287AB4" w:rsidRPr="007C76BD" w:rsidRDefault="00287AB4" w:rsidP="00287AB4">
            <w:pPr>
              <w:pStyle w:val="aa"/>
              <w:jc w:val="left"/>
            </w:pPr>
            <w:r>
              <w:t>04.11-фл.Ерм. Моторист - рулевой</w:t>
            </w:r>
          </w:p>
        </w:tc>
        <w:tc>
          <w:tcPr>
            <w:tcW w:w="3686" w:type="dxa"/>
            <w:vAlign w:val="center"/>
          </w:tcPr>
          <w:p w:rsidR="00287AB4" w:rsidRDefault="00287AB4" w:rsidP="00287AB4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287AB4" w:rsidRDefault="00287AB4" w:rsidP="00287AB4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287AB4" w:rsidRPr="00063DF1" w:rsidRDefault="00287AB4" w:rsidP="00287AB4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287AB4" w:rsidRPr="00063DF1" w:rsidRDefault="00287AB4" w:rsidP="00287AB4">
            <w:pPr>
              <w:pStyle w:val="aa"/>
            </w:pPr>
            <w:r>
              <w:t xml:space="preserve">командир судна,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287AB4" w:rsidRPr="00063DF1" w:rsidRDefault="00287AB4" w:rsidP="00287AB4">
            <w:pPr>
              <w:pStyle w:val="aa"/>
            </w:pPr>
          </w:p>
        </w:tc>
      </w:tr>
      <w:tr w:rsidR="00287AB4" w:rsidRPr="00AF49A3" w:rsidTr="008B4051">
        <w:trPr>
          <w:jc w:val="center"/>
        </w:trPr>
        <w:tc>
          <w:tcPr>
            <w:tcW w:w="3049" w:type="dxa"/>
            <w:vAlign w:val="center"/>
          </w:tcPr>
          <w:p w:rsidR="00287AB4" w:rsidRPr="007C76BD" w:rsidRDefault="00287AB4" w:rsidP="00287AB4">
            <w:pPr>
              <w:pStyle w:val="aa"/>
              <w:jc w:val="left"/>
            </w:pPr>
            <w:r>
              <w:t>06.11-фл.Ерм. Сменный капитан - сменный механик</w:t>
            </w:r>
          </w:p>
        </w:tc>
        <w:tc>
          <w:tcPr>
            <w:tcW w:w="3686" w:type="dxa"/>
            <w:vAlign w:val="center"/>
          </w:tcPr>
          <w:p w:rsidR="00287AB4" w:rsidRDefault="00287AB4" w:rsidP="00287AB4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287AB4" w:rsidRDefault="00287AB4" w:rsidP="00287AB4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287AB4" w:rsidRPr="00063DF1" w:rsidRDefault="00287AB4" w:rsidP="00287AB4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287AB4" w:rsidRPr="00063DF1" w:rsidRDefault="00287AB4" w:rsidP="00287AB4">
            <w:pPr>
              <w:pStyle w:val="aa"/>
            </w:pPr>
            <w:r>
              <w:t xml:space="preserve">командир судна,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287AB4" w:rsidRPr="00063DF1" w:rsidRDefault="00287AB4" w:rsidP="00287AB4">
            <w:pPr>
              <w:pStyle w:val="aa"/>
            </w:pPr>
          </w:p>
        </w:tc>
      </w:tr>
      <w:tr w:rsidR="00287AB4" w:rsidRPr="00AF49A3" w:rsidTr="008B4051">
        <w:trPr>
          <w:jc w:val="center"/>
        </w:trPr>
        <w:tc>
          <w:tcPr>
            <w:tcW w:w="3049" w:type="dxa"/>
            <w:vAlign w:val="center"/>
          </w:tcPr>
          <w:p w:rsidR="00287AB4" w:rsidRPr="007C76BD" w:rsidRDefault="00287AB4" w:rsidP="00287AB4">
            <w:pPr>
              <w:pStyle w:val="aa"/>
              <w:jc w:val="left"/>
            </w:pPr>
            <w:r>
              <w:t>07.11-фл.Ерм. Старший помощник капитана - первый помощник механика</w:t>
            </w:r>
          </w:p>
        </w:tc>
        <w:tc>
          <w:tcPr>
            <w:tcW w:w="3686" w:type="dxa"/>
            <w:vAlign w:val="center"/>
          </w:tcPr>
          <w:p w:rsidR="00287AB4" w:rsidRDefault="00287AB4" w:rsidP="00287AB4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287AB4" w:rsidRDefault="00287AB4" w:rsidP="00287AB4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287AB4" w:rsidRPr="00063DF1" w:rsidRDefault="00287AB4" w:rsidP="00287AB4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287AB4" w:rsidRPr="00063DF1" w:rsidRDefault="00287AB4" w:rsidP="00287AB4">
            <w:pPr>
              <w:pStyle w:val="aa"/>
            </w:pPr>
            <w:r>
              <w:t xml:space="preserve">командир судна,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287AB4" w:rsidRPr="00063DF1" w:rsidRDefault="00287AB4" w:rsidP="00287AB4">
            <w:pPr>
              <w:pStyle w:val="aa"/>
            </w:pPr>
          </w:p>
        </w:tc>
      </w:tr>
      <w:tr w:rsidR="00287AB4" w:rsidRPr="00AF49A3" w:rsidTr="008B4051">
        <w:trPr>
          <w:jc w:val="center"/>
        </w:trPr>
        <w:tc>
          <w:tcPr>
            <w:tcW w:w="3049" w:type="dxa"/>
            <w:vAlign w:val="center"/>
          </w:tcPr>
          <w:p w:rsidR="00287AB4" w:rsidRPr="007C76BD" w:rsidRDefault="00287AB4" w:rsidP="00287AB4">
            <w:pPr>
              <w:pStyle w:val="aa"/>
              <w:rPr>
                <w:i/>
              </w:rPr>
            </w:pPr>
            <w:r>
              <w:rPr>
                <w:i/>
              </w:rPr>
              <w:t>т/х «БТ-303», пр. 81355 (буксир-толкач)</w:t>
            </w:r>
          </w:p>
        </w:tc>
        <w:tc>
          <w:tcPr>
            <w:tcW w:w="3686" w:type="dxa"/>
            <w:vAlign w:val="center"/>
          </w:tcPr>
          <w:p w:rsidR="00287AB4" w:rsidRDefault="00287AB4" w:rsidP="00287AB4">
            <w:pPr>
              <w:pStyle w:val="aa"/>
            </w:pPr>
          </w:p>
        </w:tc>
        <w:tc>
          <w:tcPr>
            <w:tcW w:w="2835" w:type="dxa"/>
            <w:vAlign w:val="center"/>
          </w:tcPr>
          <w:p w:rsidR="00287AB4" w:rsidRDefault="00287AB4" w:rsidP="00287AB4">
            <w:pPr>
              <w:pStyle w:val="aa"/>
            </w:pPr>
          </w:p>
        </w:tc>
        <w:tc>
          <w:tcPr>
            <w:tcW w:w="1384" w:type="dxa"/>
            <w:vAlign w:val="center"/>
          </w:tcPr>
          <w:p w:rsidR="00287AB4" w:rsidRPr="00063DF1" w:rsidRDefault="00287AB4" w:rsidP="00287AB4">
            <w:pPr>
              <w:pStyle w:val="aa"/>
            </w:pPr>
          </w:p>
        </w:tc>
        <w:tc>
          <w:tcPr>
            <w:tcW w:w="3294" w:type="dxa"/>
            <w:vAlign w:val="center"/>
          </w:tcPr>
          <w:p w:rsidR="00287AB4" w:rsidRPr="00063DF1" w:rsidRDefault="00287AB4" w:rsidP="00287AB4">
            <w:pPr>
              <w:pStyle w:val="aa"/>
            </w:pPr>
          </w:p>
        </w:tc>
        <w:tc>
          <w:tcPr>
            <w:tcW w:w="1315" w:type="dxa"/>
            <w:vAlign w:val="center"/>
          </w:tcPr>
          <w:p w:rsidR="00287AB4" w:rsidRPr="00063DF1" w:rsidRDefault="00287AB4" w:rsidP="00287AB4">
            <w:pPr>
              <w:pStyle w:val="aa"/>
            </w:pPr>
          </w:p>
        </w:tc>
      </w:tr>
      <w:tr w:rsidR="00287AB4" w:rsidRPr="00AF49A3" w:rsidTr="008B4051">
        <w:trPr>
          <w:jc w:val="center"/>
        </w:trPr>
        <w:tc>
          <w:tcPr>
            <w:tcW w:w="3049" w:type="dxa"/>
            <w:vAlign w:val="center"/>
          </w:tcPr>
          <w:p w:rsidR="00287AB4" w:rsidRPr="007C76BD" w:rsidRDefault="00287AB4" w:rsidP="00287AB4">
            <w:pPr>
              <w:pStyle w:val="aa"/>
              <w:jc w:val="left"/>
            </w:pPr>
            <w:r>
              <w:t>01.40-фл.Ерм. Капитан - механик</w:t>
            </w:r>
          </w:p>
        </w:tc>
        <w:tc>
          <w:tcPr>
            <w:tcW w:w="3686" w:type="dxa"/>
            <w:vAlign w:val="center"/>
          </w:tcPr>
          <w:p w:rsidR="00287AB4" w:rsidRDefault="00287AB4" w:rsidP="00287AB4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287AB4" w:rsidRDefault="00287AB4" w:rsidP="00287AB4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287AB4" w:rsidRPr="00063DF1" w:rsidRDefault="00287AB4" w:rsidP="00287AB4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287AB4" w:rsidRPr="00063DF1" w:rsidRDefault="00287AB4" w:rsidP="00287AB4">
            <w:pPr>
              <w:pStyle w:val="aa"/>
            </w:pPr>
            <w:r>
              <w:t xml:space="preserve">командир судна,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287AB4" w:rsidRPr="00063DF1" w:rsidRDefault="00287AB4" w:rsidP="00287AB4">
            <w:pPr>
              <w:pStyle w:val="aa"/>
            </w:pPr>
          </w:p>
        </w:tc>
      </w:tr>
      <w:tr w:rsidR="00287AB4" w:rsidRPr="00AF49A3" w:rsidTr="008B4051">
        <w:trPr>
          <w:jc w:val="center"/>
        </w:trPr>
        <w:tc>
          <w:tcPr>
            <w:tcW w:w="3049" w:type="dxa"/>
            <w:vAlign w:val="center"/>
          </w:tcPr>
          <w:p w:rsidR="00287AB4" w:rsidRPr="007C76BD" w:rsidRDefault="00287AB4" w:rsidP="00287AB4">
            <w:pPr>
              <w:pStyle w:val="aa"/>
              <w:jc w:val="left"/>
            </w:pPr>
            <w:r>
              <w:t>02.40-фл.Ерм. Сменный капитан - сменный механик</w:t>
            </w:r>
          </w:p>
        </w:tc>
        <w:tc>
          <w:tcPr>
            <w:tcW w:w="3686" w:type="dxa"/>
            <w:vAlign w:val="center"/>
          </w:tcPr>
          <w:p w:rsidR="00287AB4" w:rsidRDefault="00287AB4" w:rsidP="00287AB4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287AB4" w:rsidRDefault="00287AB4" w:rsidP="00287AB4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287AB4" w:rsidRPr="00063DF1" w:rsidRDefault="00287AB4" w:rsidP="00287AB4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287AB4" w:rsidRPr="00063DF1" w:rsidRDefault="00287AB4" w:rsidP="00287AB4">
            <w:pPr>
              <w:pStyle w:val="aa"/>
            </w:pPr>
            <w:r>
              <w:t xml:space="preserve">командир судна,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287AB4" w:rsidRPr="00063DF1" w:rsidRDefault="00287AB4" w:rsidP="00287AB4">
            <w:pPr>
              <w:pStyle w:val="aa"/>
            </w:pPr>
          </w:p>
        </w:tc>
      </w:tr>
      <w:tr w:rsidR="00287AB4" w:rsidRPr="00AF49A3" w:rsidTr="008B4051">
        <w:trPr>
          <w:jc w:val="center"/>
        </w:trPr>
        <w:tc>
          <w:tcPr>
            <w:tcW w:w="3049" w:type="dxa"/>
            <w:vAlign w:val="center"/>
          </w:tcPr>
          <w:p w:rsidR="00287AB4" w:rsidRPr="007C76BD" w:rsidRDefault="00287AB4" w:rsidP="00287AB4">
            <w:pPr>
              <w:pStyle w:val="aa"/>
              <w:jc w:val="left"/>
            </w:pPr>
            <w:r>
              <w:lastRenderedPageBreak/>
              <w:t>03.40-фл.Ерм. Моторист - рулевой</w:t>
            </w:r>
          </w:p>
        </w:tc>
        <w:tc>
          <w:tcPr>
            <w:tcW w:w="3686" w:type="dxa"/>
            <w:vAlign w:val="center"/>
          </w:tcPr>
          <w:p w:rsidR="00287AB4" w:rsidRDefault="00287AB4" w:rsidP="00287AB4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287AB4" w:rsidRDefault="00287AB4" w:rsidP="00287AB4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287AB4" w:rsidRPr="00063DF1" w:rsidRDefault="00287AB4" w:rsidP="00287AB4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287AB4" w:rsidRPr="00063DF1" w:rsidRDefault="00287AB4" w:rsidP="00287AB4">
            <w:pPr>
              <w:pStyle w:val="aa"/>
            </w:pPr>
            <w:r>
              <w:t xml:space="preserve">командир судна,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287AB4" w:rsidRPr="00063DF1" w:rsidRDefault="00287AB4" w:rsidP="00287AB4">
            <w:pPr>
              <w:pStyle w:val="aa"/>
            </w:pPr>
          </w:p>
        </w:tc>
      </w:tr>
      <w:tr w:rsidR="00287AB4" w:rsidRPr="00AF49A3" w:rsidTr="008B4051">
        <w:trPr>
          <w:jc w:val="center"/>
        </w:trPr>
        <w:tc>
          <w:tcPr>
            <w:tcW w:w="3049" w:type="dxa"/>
            <w:vAlign w:val="center"/>
          </w:tcPr>
          <w:p w:rsidR="00287AB4" w:rsidRPr="007C76BD" w:rsidRDefault="00287AB4" w:rsidP="00287AB4">
            <w:pPr>
              <w:pStyle w:val="aa"/>
              <w:jc w:val="left"/>
            </w:pPr>
            <w:r>
              <w:t>04.40-фл.Ерм. Матрос</w:t>
            </w:r>
          </w:p>
        </w:tc>
        <w:tc>
          <w:tcPr>
            <w:tcW w:w="3686" w:type="dxa"/>
            <w:vAlign w:val="center"/>
          </w:tcPr>
          <w:p w:rsidR="00287AB4" w:rsidRDefault="00287AB4" w:rsidP="00287AB4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287AB4" w:rsidRDefault="00287AB4" w:rsidP="00287AB4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87AB4" w:rsidRPr="00063DF1" w:rsidRDefault="00287AB4" w:rsidP="00287AB4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287AB4" w:rsidRPr="00063DF1" w:rsidRDefault="00287AB4" w:rsidP="00287AB4">
            <w:pPr>
              <w:pStyle w:val="aa"/>
            </w:pPr>
            <w:r>
              <w:t xml:space="preserve">командир судна,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287AB4" w:rsidRPr="00063DF1" w:rsidRDefault="00287AB4" w:rsidP="00287AB4">
            <w:pPr>
              <w:pStyle w:val="aa"/>
            </w:pPr>
          </w:p>
        </w:tc>
      </w:tr>
      <w:tr w:rsidR="00287AB4" w:rsidRPr="00AF49A3" w:rsidTr="008B4051">
        <w:trPr>
          <w:jc w:val="center"/>
        </w:trPr>
        <w:tc>
          <w:tcPr>
            <w:tcW w:w="3049" w:type="dxa"/>
            <w:vAlign w:val="center"/>
          </w:tcPr>
          <w:p w:rsidR="00287AB4" w:rsidRPr="007C76BD" w:rsidRDefault="00287AB4" w:rsidP="00287AB4">
            <w:pPr>
              <w:pStyle w:val="aa"/>
              <w:jc w:val="left"/>
            </w:pPr>
            <w:r>
              <w:t>05.40-фл.Ерм. Повар</w:t>
            </w:r>
          </w:p>
        </w:tc>
        <w:tc>
          <w:tcPr>
            <w:tcW w:w="3686" w:type="dxa"/>
            <w:vAlign w:val="center"/>
          </w:tcPr>
          <w:p w:rsidR="00287AB4" w:rsidRDefault="00287AB4" w:rsidP="00287AB4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287AB4" w:rsidRDefault="00287AB4" w:rsidP="00287AB4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87AB4" w:rsidRPr="00063DF1" w:rsidRDefault="00287AB4" w:rsidP="00287AB4">
            <w:pPr>
              <w:pStyle w:val="aa"/>
            </w:pPr>
            <w:r>
              <w:t>постоянно в течение навигации</w:t>
            </w:r>
          </w:p>
        </w:tc>
        <w:tc>
          <w:tcPr>
            <w:tcW w:w="3294" w:type="dxa"/>
            <w:vAlign w:val="center"/>
          </w:tcPr>
          <w:p w:rsidR="00287AB4" w:rsidRPr="00063DF1" w:rsidRDefault="00287AB4" w:rsidP="00287AB4">
            <w:pPr>
              <w:pStyle w:val="aa"/>
            </w:pPr>
            <w:r>
              <w:t xml:space="preserve">командир судна, </w:t>
            </w:r>
            <w:r>
              <w:t>ведущий инженер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287AB4" w:rsidRPr="00063DF1" w:rsidRDefault="00287AB4" w:rsidP="00287AB4">
            <w:pPr>
              <w:pStyle w:val="aa"/>
            </w:pPr>
          </w:p>
        </w:tc>
      </w:tr>
    </w:tbl>
    <w:p w:rsidR="00DB70BA" w:rsidRDefault="00DB70BA" w:rsidP="00DB70BA"/>
    <w:p w:rsidR="00DB70BA" w:rsidRPr="00287AB4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287AB4">
        <w:rPr>
          <w:rStyle w:val="a9"/>
        </w:rPr>
        <w:t>15.01.2021</w:t>
      </w:r>
      <w:r w:rsidR="00FD5E7D">
        <w:rPr>
          <w:rStyle w:val="a9"/>
          <w:lang w:val="en-US"/>
        </w:rPr>
        <w:t> </w:t>
      </w:r>
    </w:p>
    <w:p w:rsidR="0065289A" w:rsidRPr="00287AB4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C76BD" w:rsidP="009D6532">
            <w:pPr>
              <w:pStyle w:val="aa"/>
            </w:pPr>
            <w:r>
              <w:t>Заместитель генерального директора по производству - Исполнительный директор АО "ЕРП" ООО "</w:t>
            </w:r>
            <w:proofErr w:type="spellStart"/>
            <w:r>
              <w:t>Норникель</w:t>
            </w:r>
            <w:proofErr w:type="spellEnd"/>
            <w:r>
              <w:t xml:space="preserve">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C76BD" w:rsidP="009D6532">
            <w:pPr>
              <w:pStyle w:val="aa"/>
            </w:pPr>
            <w:proofErr w:type="spellStart"/>
            <w:r>
              <w:t>Грудинов</w:t>
            </w:r>
            <w:proofErr w:type="spellEnd"/>
            <w:r>
              <w:t xml:space="preserve"> Е.Е.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7C76BD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Pr="007C76BD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7C76B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B4358" w:rsidP="009D6532">
            <w:pPr>
              <w:pStyle w:val="aa"/>
            </w:pPr>
            <w:r w:rsidRPr="00EB4358">
              <w:t>Руководитель Производственно-технического управления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B4358" w:rsidP="009D6532">
            <w:pPr>
              <w:pStyle w:val="aa"/>
            </w:pPr>
            <w:r>
              <w:t>Мельников А.В.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7C76B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7C76BD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7C76BD" w:rsidRPr="007C76BD" w:rsidTr="007C76B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  <w:r>
              <w:t>Начальник управления по персоналу и социальной политике ООО "</w:t>
            </w:r>
            <w:proofErr w:type="spellStart"/>
            <w:r>
              <w:t>Норникель</w:t>
            </w:r>
            <w:proofErr w:type="spellEnd"/>
            <w: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</w:tr>
      <w:tr w:rsidR="007C76BD" w:rsidRPr="007C76BD" w:rsidTr="007C76B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(дата)</w:t>
            </w:r>
          </w:p>
        </w:tc>
      </w:tr>
      <w:tr w:rsidR="007C76BD" w:rsidRPr="007C76BD" w:rsidTr="007C76B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  <w:r>
              <w:t>Главный юрисконсульт группы общих правовых вопросов ООО "</w:t>
            </w:r>
            <w:proofErr w:type="spellStart"/>
            <w:r>
              <w:t>Норникель</w:t>
            </w:r>
            <w:proofErr w:type="spellEnd"/>
            <w: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  <w:proofErr w:type="spellStart"/>
            <w:r>
              <w:t>Балдицына</w:t>
            </w:r>
            <w:proofErr w:type="spellEnd"/>
            <w:r>
              <w:t xml:space="preserve"> Ю.В.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</w:tr>
      <w:tr w:rsidR="007C76BD" w:rsidRPr="007C76BD" w:rsidTr="007C76B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(дата)</w:t>
            </w:r>
          </w:p>
        </w:tc>
      </w:tr>
      <w:tr w:rsidR="007C76BD" w:rsidRPr="007C76BD" w:rsidTr="007C76B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  <w:r>
              <w:t>Начальник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</w:tr>
      <w:tr w:rsidR="007C76BD" w:rsidRPr="007C76BD" w:rsidTr="007C76B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(дата)</w:t>
            </w:r>
          </w:p>
        </w:tc>
      </w:tr>
      <w:tr w:rsidR="007C76BD" w:rsidRPr="007C76BD" w:rsidTr="007C76B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  <w: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</w:tr>
      <w:tr w:rsidR="007C76BD" w:rsidRPr="007C76BD" w:rsidTr="007C76B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(дата)</w:t>
            </w:r>
          </w:p>
        </w:tc>
      </w:tr>
      <w:tr w:rsidR="007C76BD" w:rsidRPr="007C76BD" w:rsidTr="007C76B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  <w:r>
              <w:lastRenderedPageBreak/>
              <w:t>Председатель Енисейской территориальной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6BD" w:rsidRPr="007C76BD" w:rsidRDefault="007C76BD" w:rsidP="009D6532">
            <w:pPr>
              <w:pStyle w:val="aa"/>
            </w:pPr>
          </w:p>
        </w:tc>
      </w:tr>
      <w:tr w:rsidR="007C76BD" w:rsidRPr="007C76BD" w:rsidTr="007C76B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76BD" w:rsidRPr="007C76BD" w:rsidRDefault="007C76BD" w:rsidP="009D6532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7C76BD" w:rsidTr="007C76BD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C76BD" w:rsidRDefault="007C76BD" w:rsidP="00C45714">
            <w:pPr>
              <w:pStyle w:val="aa"/>
            </w:pPr>
            <w:r w:rsidRPr="007C76BD">
              <w:t>5025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7C76BD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C76BD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7C76BD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C76BD" w:rsidRDefault="007C76BD" w:rsidP="00C45714">
            <w:pPr>
              <w:pStyle w:val="aa"/>
            </w:pPr>
            <w:r w:rsidRPr="007C76BD">
              <w:t>Колесникова Ольга Сергеевна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7C76BD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C76BD" w:rsidRDefault="00EB4358" w:rsidP="00C45714">
            <w:pPr>
              <w:pStyle w:val="aa"/>
            </w:pPr>
            <w:r>
              <w:t>15.01</w:t>
            </w:r>
            <w:r w:rsidR="007C76BD">
              <w:t>.202</w:t>
            </w:r>
            <w:r>
              <w:t>1</w:t>
            </w:r>
          </w:p>
        </w:tc>
      </w:tr>
      <w:tr w:rsidR="00C45714" w:rsidRPr="007C76BD" w:rsidTr="007C76BD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7C76BD" w:rsidRDefault="007C76BD" w:rsidP="00C45714">
            <w:pPr>
              <w:pStyle w:val="aa"/>
              <w:rPr>
                <w:b/>
                <w:vertAlign w:val="superscript"/>
              </w:rPr>
            </w:pPr>
            <w:r w:rsidRPr="007C76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7C76BD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7C76BD" w:rsidRDefault="007C76BD" w:rsidP="00C45714">
            <w:pPr>
              <w:pStyle w:val="aa"/>
              <w:rPr>
                <w:b/>
                <w:vertAlign w:val="superscript"/>
              </w:rPr>
            </w:pPr>
            <w:r w:rsidRPr="007C76B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7C76BD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7C76BD" w:rsidRDefault="007C76BD" w:rsidP="00C45714">
            <w:pPr>
              <w:pStyle w:val="aa"/>
              <w:rPr>
                <w:b/>
                <w:vertAlign w:val="superscript"/>
              </w:rPr>
            </w:pPr>
            <w:r w:rsidRPr="007C76B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7C76BD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7C76BD" w:rsidRDefault="007C76BD" w:rsidP="00C45714">
            <w:pPr>
              <w:pStyle w:val="aa"/>
              <w:rPr>
                <w:vertAlign w:val="superscript"/>
              </w:rPr>
            </w:pPr>
            <w:r w:rsidRPr="007C76BD">
              <w:rPr>
                <w:vertAlign w:val="superscript"/>
              </w:rPr>
              <w:t>(дата)</w:t>
            </w:r>
          </w:p>
        </w:tc>
      </w:tr>
    </w:tbl>
    <w:p w:rsidR="001B06AD" w:rsidRPr="00EB4358" w:rsidRDefault="001B06AD" w:rsidP="001B06AD"/>
    <w:sectPr w:rsidR="001B06AD" w:rsidRPr="00EB4358" w:rsidSect="0002033E">
      <w:footerReference w:type="default" r:id="rId6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643" w:rsidRPr="007C76BD" w:rsidRDefault="00A64643" w:rsidP="007C76BD">
      <w:r>
        <w:separator/>
      </w:r>
    </w:p>
  </w:endnote>
  <w:endnote w:type="continuationSeparator" w:id="0">
    <w:p w:rsidR="00A64643" w:rsidRPr="007C76BD" w:rsidRDefault="00A64643" w:rsidP="007C7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947109"/>
      <w:docPartObj>
        <w:docPartGallery w:val="Page Numbers (Bottom of Page)"/>
        <w:docPartUnique/>
      </w:docPartObj>
    </w:sdtPr>
    <w:sdtContent>
      <w:p w:rsidR="00452D84" w:rsidRDefault="00452D8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AB4">
          <w:rPr>
            <w:noProof/>
          </w:rPr>
          <w:t>20</w:t>
        </w:r>
        <w:r>
          <w:fldChar w:fldCharType="end"/>
        </w:r>
      </w:p>
    </w:sdtContent>
  </w:sdt>
  <w:p w:rsidR="00452D84" w:rsidRDefault="00452D8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643" w:rsidRPr="007C76BD" w:rsidRDefault="00A64643" w:rsidP="007C76BD">
      <w:r>
        <w:separator/>
      </w:r>
    </w:p>
  </w:footnote>
  <w:footnote w:type="continuationSeparator" w:id="0">
    <w:p w:rsidR="00A64643" w:rsidRPr="007C76BD" w:rsidRDefault="00A64643" w:rsidP="007C76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 Акционерное общество &quot;Енисейское речное пароходство&quot; "/>
    <w:docVar w:name="doc_type" w:val="6"/>
    <w:docVar w:name="fill_date" w:val="17.12.2020"/>
    <w:docVar w:name="org_guid" w:val="5CBAA546C22544519D5401D378209C65"/>
    <w:docVar w:name="org_id" w:val="3"/>
    <w:docVar w:name="org_name" w:val="     "/>
    <w:docVar w:name="pers_guids" w:val="E9B7CC2F9BFC41F88C11BEA2CEAF6BA3@"/>
    <w:docVar w:name="pers_snils" w:val="E9B7CC2F9BFC41F88C11BEA2CEAF6BA3@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.Е."/>
    <w:docVar w:name="rbtd_name" w:val="Акционерное общество &quot;Енисейское речное пароходство&quot;"/>
    <w:docVar w:name="sv_docs" w:val="1"/>
  </w:docVars>
  <w:rsids>
    <w:rsidRoot w:val="007C76BD"/>
    <w:rsid w:val="000173E3"/>
    <w:rsid w:val="0002033E"/>
    <w:rsid w:val="00056BFC"/>
    <w:rsid w:val="0007776A"/>
    <w:rsid w:val="00093D2E"/>
    <w:rsid w:val="000C5130"/>
    <w:rsid w:val="000D4AB6"/>
    <w:rsid w:val="001846D6"/>
    <w:rsid w:val="00196135"/>
    <w:rsid w:val="001A7AC3"/>
    <w:rsid w:val="001B06AD"/>
    <w:rsid w:val="00237B32"/>
    <w:rsid w:val="00287AB4"/>
    <w:rsid w:val="00324F5D"/>
    <w:rsid w:val="0034088C"/>
    <w:rsid w:val="00380033"/>
    <w:rsid w:val="003A1C01"/>
    <w:rsid w:val="003A2259"/>
    <w:rsid w:val="003C77F7"/>
    <w:rsid w:val="003C79E5"/>
    <w:rsid w:val="0040160C"/>
    <w:rsid w:val="00452D84"/>
    <w:rsid w:val="00483A6A"/>
    <w:rsid w:val="00495D50"/>
    <w:rsid w:val="004A04F6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02E80"/>
    <w:rsid w:val="0065289A"/>
    <w:rsid w:val="0067226F"/>
    <w:rsid w:val="006E662C"/>
    <w:rsid w:val="00725C51"/>
    <w:rsid w:val="007878F6"/>
    <w:rsid w:val="007C76BD"/>
    <w:rsid w:val="00820552"/>
    <w:rsid w:val="008B4051"/>
    <w:rsid w:val="008C0968"/>
    <w:rsid w:val="009647F7"/>
    <w:rsid w:val="009A1326"/>
    <w:rsid w:val="009D6532"/>
    <w:rsid w:val="00A026A4"/>
    <w:rsid w:val="00A567D1"/>
    <w:rsid w:val="00A57AC3"/>
    <w:rsid w:val="00A610A6"/>
    <w:rsid w:val="00A64643"/>
    <w:rsid w:val="00AD3824"/>
    <w:rsid w:val="00B12F45"/>
    <w:rsid w:val="00B1405F"/>
    <w:rsid w:val="00B1545C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CF6878"/>
    <w:rsid w:val="00D11966"/>
    <w:rsid w:val="00D5030C"/>
    <w:rsid w:val="00DB70BA"/>
    <w:rsid w:val="00DC0F74"/>
    <w:rsid w:val="00DD6622"/>
    <w:rsid w:val="00E25119"/>
    <w:rsid w:val="00E458F1"/>
    <w:rsid w:val="00E51DB7"/>
    <w:rsid w:val="00EB4358"/>
    <w:rsid w:val="00EB7BDE"/>
    <w:rsid w:val="00EC5373"/>
    <w:rsid w:val="00EF0F6A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1052B2-CC36-44C8-A4B6-33E4ED50F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C76B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C76BD"/>
    <w:rPr>
      <w:sz w:val="24"/>
    </w:rPr>
  </w:style>
  <w:style w:type="paragraph" w:styleId="ad">
    <w:name w:val="footer"/>
    <w:basedOn w:val="a"/>
    <w:link w:val="ae"/>
    <w:uiPriority w:val="99"/>
    <w:rsid w:val="007C76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C76B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120</TotalTime>
  <Pages>1</Pages>
  <Words>6082</Words>
  <Characters>34670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RePack by SPecialiST</Company>
  <LinksUpToDate>false</LinksUpToDate>
  <CharactersWithSpaces>40671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o.kolesnikova</dc:creator>
  <cp:lastModifiedBy>Карзевич Наталья Всеволодовна</cp:lastModifiedBy>
  <cp:revision>10</cp:revision>
  <cp:lastPrinted>2021-02-09T09:41:00Z</cp:lastPrinted>
  <dcterms:created xsi:type="dcterms:W3CDTF">2021-02-03T09:30:00Z</dcterms:created>
  <dcterms:modified xsi:type="dcterms:W3CDTF">2021-02-09T09:43:00Z</dcterms:modified>
</cp:coreProperties>
</file>